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Приложение </w:t>
      </w:r>
      <w:bookmarkStart w:id="0" w:name="_GoBack"/>
      <w:bookmarkEnd w:id="0"/>
      <w:r w:rsidR="008C1546">
        <w:rPr>
          <w:bCs/>
          <w:color w:val="000000"/>
          <w:sz w:val="28"/>
          <w:szCs w:val="28"/>
        </w:rPr>
        <w:t xml:space="preserve"> </w:t>
      </w:r>
      <w:r w:rsidR="00A96486">
        <w:rPr>
          <w:bCs/>
          <w:color w:val="000000"/>
          <w:sz w:val="28"/>
          <w:szCs w:val="28"/>
        </w:rPr>
        <w:t>2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районного Совета депутатов</w:t>
      </w:r>
    </w:p>
    <w:p w:rsidR="001B254B" w:rsidRPr="008A1B03" w:rsidRDefault="00370127" w:rsidP="000838D5">
      <w:pPr>
        <w:jc w:val="righ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от 27 сентября 2024 года № 44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090C17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090C17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370127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r w:rsidR="00BD3B2B" w:rsidRPr="008A1B03">
        <w:rPr>
          <w:b/>
          <w:bCs/>
          <w:sz w:val="28"/>
          <w:szCs w:val="28"/>
        </w:rPr>
        <w:t>Духовщинский район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D54532">
        <w:rPr>
          <w:b/>
          <w:bCs/>
          <w:sz w:val="28"/>
          <w:szCs w:val="28"/>
        </w:rPr>
        <w:t>4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C954E8">
      <w:pPr>
        <w:ind w:right="-143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713CC9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426 432 440,73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B12F9F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3CC9">
              <w:rPr>
                <w:sz w:val="24"/>
                <w:szCs w:val="24"/>
              </w:rPr>
              <w:t>26 432 440,73</w:t>
            </w:r>
          </w:p>
        </w:tc>
      </w:tr>
      <w:tr w:rsidR="0053204C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4C46C1" w:rsidP="004C46C1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195 734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D54532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  <w:r w:rsidR="00F0703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603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716820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 w:rsidP="00810E8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2 02 15001 05 0000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  <w:r w:rsidR="00742512">
              <w:rPr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D54532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  <w:r w:rsidR="00F0703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603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4C46C1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44 131</w:t>
            </w:r>
            <w:r w:rsidR="006D01E9">
              <w:rPr>
                <w:sz w:val="24"/>
                <w:szCs w:val="24"/>
              </w:rPr>
              <w:t xml:space="preserve"> 000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4C46C1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44 131</w:t>
            </w:r>
            <w:r w:rsidR="00F07034">
              <w:rPr>
                <w:sz w:val="24"/>
                <w:szCs w:val="24"/>
              </w:rPr>
              <w:t> 000,00</w:t>
            </w:r>
          </w:p>
        </w:tc>
      </w:tr>
      <w:tr w:rsidR="00FE4988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7A742F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4C46C1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28 984 153,66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2 02 25304 00 0000 150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4 884 273,00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2 02 25304 05 0000 150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4 884 273,00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2 02 25454 00 0000 150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2 02 25454 05 0000 150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8 000 000,00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2 02 25467 00 0000 150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2 02 25467 05 0000 150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490 000,00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2 02 25497 00 0000 150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736 713,66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2 02 25497 05 0000 150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736 713,66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2 02 25519 00 0000 150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147 567,00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2 02 25519 05 0000 150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7A74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147 567,00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4C46C1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14 725 600</w:t>
            </w:r>
            <w:r w:rsidR="007A742F">
              <w:rPr>
                <w:sz w:val="24"/>
                <w:szCs w:val="24"/>
              </w:rPr>
              <w:t>,00</w:t>
            </w:r>
          </w:p>
        </w:tc>
      </w:tr>
      <w:tr w:rsidR="007A742F" w:rsidRPr="00C6587E" w:rsidTr="007A74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2F" w:rsidRDefault="007A742F" w:rsidP="007A74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2 02 29999 05 0000 150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742F" w:rsidRDefault="007A74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42F" w:rsidRDefault="004C46C1" w:rsidP="008425E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14 725 600</w:t>
            </w:r>
            <w:r w:rsidR="007A742F">
              <w:rPr>
                <w:sz w:val="24"/>
                <w:szCs w:val="24"/>
              </w:rPr>
              <w:t>,00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4C46C1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198 717 128,07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4C46C1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189 016 798,07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2 02 30024 05 0000 15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4C46C1" w:rsidP="0067566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189 016 798,07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100,00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2 02 35120 05 0000 15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100,00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5F7987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4C46C1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8 749 500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Default="005F7987" w:rsidP="005F79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2 02 35303 05 0000 150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Default="005F7987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4C46C1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8 749</w:t>
            </w:r>
            <w:r w:rsidR="00F07034">
              <w:rPr>
                <w:sz w:val="24"/>
                <w:szCs w:val="24"/>
              </w:rPr>
              <w:t> 500,00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6D01E9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949 730</w:t>
            </w:r>
            <w:r w:rsidR="00D54532">
              <w:rPr>
                <w:sz w:val="24"/>
                <w:szCs w:val="24"/>
              </w:rPr>
              <w:t>,0</w:t>
            </w:r>
            <w:r w:rsidR="0032528B">
              <w:rPr>
                <w:sz w:val="24"/>
                <w:szCs w:val="24"/>
              </w:rPr>
              <w:t>0</w:t>
            </w:r>
          </w:p>
        </w:tc>
      </w:tr>
      <w:tr w:rsidR="00CF40A1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 w:rsidP="00810E85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 xml:space="preserve">2 02 35930 05 0000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3A6F3A" w:rsidRDefault="006D01E9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949 730</w:t>
            </w:r>
            <w:r w:rsidR="00D54532">
              <w:rPr>
                <w:sz w:val="24"/>
                <w:szCs w:val="24"/>
              </w:rPr>
              <w:t>,0</w:t>
            </w:r>
            <w:r w:rsidR="0032528B">
              <w:rPr>
                <w:sz w:val="24"/>
                <w:szCs w:val="24"/>
              </w:rPr>
              <w:t>0</w:t>
            </w:r>
          </w:p>
        </w:tc>
      </w:tr>
      <w:tr w:rsidR="00A24FAE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713CC9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2 997 159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5C2D75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 w:rsidP="00810E8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lastRenderedPageBreak/>
              <w:t xml:space="preserve">2 02 40014 00 0000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713CC9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215 217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3C124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 w:rsidP="00810E85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 xml:space="preserve">2 02 40014 05 0000 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713CC9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215 217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D008F8" w:rsidRPr="001730E7" w:rsidTr="00D008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F8" w:rsidRDefault="00D008F8" w:rsidP="00D008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08F8" w:rsidRDefault="00D00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8F8" w:rsidRDefault="00D008F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1 003 942,00</w:t>
            </w:r>
          </w:p>
        </w:tc>
      </w:tr>
      <w:tr w:rsidR="00D008F8" w:rsidRPr="001730E7" w:rsidTr="00D008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F8" w:rsidRDefault="00D008F8" w:rsidP="00D008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2 02 45179 05 0000 150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08F8" w:rsidRDefault="00D00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8F8" w:rsidRDefault="00D008F8" w:rsidP="006D01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1 003 942,00</w:t>
            </w:r>
          </w:p>
        </w:tc>
      </w:tr>
      <w:tr w:rsidR="008425E8" w:rsidRPr="001730E7" w:rsidTr="008425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Default="008425E8" w:rsidP="008425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Pr="00E5394C" w:rsidRDefault="008425E8" w:rsidP="008425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5E8" w:rsidRDefault="008425E8" w:rsidP="00713CC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713CC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78 000,00</w:t>
            </w:r>
          </w:p>
        </w:tc>
      </w:tr>
      <w:tr w:rsidR="008425E8" w:rsidRPr="001730E7" w:rsidTr="008425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Default="008425E8" w:rsidP="008425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2 02 49999 05 0000 150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8" w:rsidRPr="00E5394C" w:rsidRDefault="008425E8" w:rsidP="008425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5E8" w:rsidRDefault="008425E8" w:rsidP="00713CC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713CC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78 000,00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9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5A" w:rsidRDefault="0026675A" w:rsidP="00C30039">
      <w:r>
        <w:separator/>
      </w:r>
    </w:p>
  </w:endnote>
  <w:endnote w:type="continuationSeparator" w:id="0">
    <w:p w:rsidR="0026675A" w:rsidRDefault="0026675A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5A" w:rsidRDefault="0026675A" w:rsidP="00C30039">
      <w:r>
        <w:separator/>
      </w:r>
    </w:p>
  </w:footnote>
  <w:footnote w:type="continuationSeparator" w:id="0">
    <w:p w:rsidR="0026675A" w:rsidRDefault="0026675A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6C1" w:rsidRDefault="0037012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02635">
      <w:rPr>
        <w:noProof/>
      </w:rPr>
      <w:t>3</w:t>
    </w:r>
    <w:r>
      <w:rPr>
        <w:noProof/>
      </w:rPr>
      <w:fldChar w:fldCharType="end"/>
    </w:r>
  </w:p>
  <w:p w:rsidR="004C46C1" w:rsidRDefault="004C46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38D5"/>
    <w:rsid w:val="000863DD"/>
    <w:rsid w:val="00087F86"/>
    <w:rsid w:val="00090C17"/>
    <w:rsid w:val="0009261B"/>
    <w:rsid w:val="000929FC"/>
    <w:rsid w:val="000937C6"/>
    <w:rsid w:val="0009425B"/>
    <w:rsid w:val="00094F85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675A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70127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BC6"/>
    <w:rsid w:val="003B0981"/>
    <w:rsid w:val="003C1247"/>
    <w:rsid w:val="003C3F1B"/>
    <w:rsid w:val="003C6967"/>
    <w:rsid w:val="003D00B1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46C1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54E75"/>
    <w:rsid w:val="00560D1A"/>
    <w:rsid w:val="00567970"/>
    <w:rsid w:val="0057057F"/>
    <w:rsid w:val="00573FBA"/>
    <w:rsid w:val="00580EF7"/>
    <w:rsid w:val="00582A3A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75668"/>
    <w:rsid w:val="00681700"/>
    <w:rsid w:val="00683787"/>
    <w:rsid w:val="00686F44"/>
    <w:rsid w:val="00690D8D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01E9"/>
    <w:rsid w:val="006D5698"/>
    <w:rsid w:val="006E1BC0"/>
    <w:rsid w:val="006E2315"/>
    <w:rsid w:val="006E2736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3CC9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33195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08DA"/>
    <w:rsid w:val="00781A8C"/>
    <w:rsid w:val="007820AF"/>
    <w:rsid w:val="00784247"/>
    <w:rsid w:val="007842FF"/>
    <w:rsid w:val="00787811"/>
    <w:rsid w:val="00792611"/>
    <w:rsid w:val="0079409A"/>
    <w:rsid w:val="0079509E"/>
    <w:rsid w:val="00797FA5"/>
    <w:rsid w:val="007A0EB5"/>
    <w:rsid w:val="007A61E7"/>
    <w:rsid w:val="007A742F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2706B"/>
    <w:rsid w:val="008324A7"/>
    <w:rsid w:val="00833CDB"/>
    <w:rsid w:val="00834F11"/>
    <w:rsid w:val="00836A2A"/>
    <w:rsid w:val="00836D5F"/>
    <w:rsid w:val="00836F09"/>
    <w:rsid w:val="00841891"/>
    <w:rsid w:val="00842220"/>
    <w:rsid w:val="008425E8"/>
    <w:rsid w:val="008459F1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C1546"/>
    <w:rsid w:val="008C540C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130D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614B"/>
    <w:rsid w:val="00A9230E"/>
    <w:rsid w:val="00A9427E"/>
    <w:rsid w:val="00A957BA"/>
    <w:rsid w:val="00A96486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2635"/>
    <w:rsid w:val="00B0373E"/>
    <w:rsid w:val="00B03D11"/>
    <w:rsid w:val="00B12F9F"/>
    <w:rsid w:val="00B16530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D0CD3"/>
    <w:rsid w:val="00BD3B2B"/>
    <w:rsid w:val="00BD3C41"/>
    <w:rsid w:val="00BE0324"/>
    <w:rsid w:val="00BE7D90"/>
    <w:rsid w:val="00BF0D24"/>
    <w:rsid w:val="00C019DC"/>
    <w:rsid w:val="00C01B0F"/>
    <w:rsid w:val="00C043A2"/>
    <w:rsid w:val="00C04DF0"/>
    <w:rsid w:val="00C05AAA"/>
    <w:rsid w:val="00C10E1C"/>
    <w:rsid w:val="00C12C25"/>
    <w:rsid w:val="00C12CE4"/>
    <w:rsid w:val="00C14239"/>
    <w:rsid w:val="00C1601A"/>
    <w:rsid w:val="00C20700"/>
    <w:rsid w:val="00C22456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55C56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3C8"/>
    <w:rsid w:val="00CD3A0D"/>
    <w:rsid w:val="00CD3C09"/>
    <w:rsid w:val="00CE41DA"/>
    <w:rsid w:val="00CF40A1"/>
    <w:rsid w:val="00CF4975"/>
    <w:rsid w:val="00CF5EF1"/>
    <w:rsid w:val="00D008F8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E7942"/>
    <w:rsid w:val="00EF27E3"/>
    <w:rsid w:val="00EF290A"/>
    <w:rsid w:val="00EF6476"/>
    <w:rsid w:val="00F0231E"/>
    <w:rsid w:val="00F03130"/>
    <w:rsid w:val="00F05199"/>
    <w:rsid w:val="00F06E37"/>
    <w:rsid w:val="00F07034"/>
    <w:rsid w:val="00F10886"/>
    <w:rsid w:val="00F2337D"/>
    <w:rsid w:val="00F24A6D"/>
    <w:rsid w:val="00F265C0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0E72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82B1F-08ED-4BA0-903D-E973F531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1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GL_25_12_2018</cp:lastModifiedBy>
  <cp:revision>2</cp:revision>
  <cp:lastPrinted>2024-10-03T07:05:00Z</cp:lastPrinted>
  <dcterms:created xsi:type="dcterms:W3CDTF">2024-10-03T07:06:00Z</dcterms:created>
  <dcterms:modified xsi:type="dcterms:W3CDTF">2024-10-03T07:06:00Z</dcterms:modified>
</cp:coreProperties>
</file>